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4dc1075" w14:textId="4dc1075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FE44EE">
        <w:rPr>
          <w:rFonts w:cs="Arial"/>
          <w:b w:val="false"/>
          <w:bCs/>
        </w:rPr>
        <w:t>12. ožujka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CA6D16" w:rsidR="00CA6D16">
        <w:rPr>
          <w:rFonts w:cs="Arial"/>
          <w:b w:val="false"/>
        </w:rPr>
        <w:t>BUFFET VENUS jednostavno društvo s ograničenom odgovornošću za ugostiteljstvo, Selce (Grad Crikveni</w:t>
      </w:r>
      <w:r w:rsidR="00CA6D16">
        <w:rPr>
          <w:rFonts w:cs="Arial"/>
          <w:b w:val="false"/>
        </w:rPr>
        <w:t>ca), Šetalište Ivana Jeličića 5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6427CA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CA6D16">
        <w:rPr>
          <w:rFonts w:cs="Arial"/>
          <w:b w:val="false"/>
        </w:rPr>
        <w:t>15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D40C8" w:rsidR="003D40C8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FE44EE">
        <w:rPr>
          <w:rFonts w:cs="Arial"/>
          <w:b w:val="false"/>
          <w:bCs/>
        </w:rPr>
        <w:t>4. ožujka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>. prema kojem dužnik na dan</w:t>
      </w:r>
      <w:r w:rsidR="00503903">
        <w:rPr>
          <w:rFonts w:cs="Arial"/>
          <w:b w:val="false"/>
          <w:bCs/>
        </w:rPr>
        <w:t xml:space="preserve"> </w:t>
      </w:r>
      <w:r w:rsidR="00FE44EE">
        <w:rPr>
          <w:rFonts w:cs="Arial"/>
          <w:b w:val="false"/>
          <w:bCs/>
        </w:rPr>
        <w:t>4. ožujka</w:t>
      </w:r>
      <w:r w:rsidRPr="00503903" w:rsidR="003266F1">
        <w:rPr>
          <w:rFonts w:cs="Arial"/>
          <w:b w:val="false"/>
          <w:bCs/>
        </w:rPr>
        <w:t xml:space="preserve"> 2024</w:t>
      </w:r>
      <w:r w:rsidRPr="00503903" w:rsidR="003D1AC3">
        <w:rPr>
          <w:rFonts w:cs="Arial"/>
          <w:b w:val="false"/>
          <w:bCs/>
        </w:rPr>
        <w:t>.</w:t>
      </w:r>
      <w:r w:rsidRPr="00503903">
        <w:rPr>
          <w:rFonts w:cs="Arial"/>
          <w:b w:val="false"/>
          <w:bCs/>
        </w:rPr>
        <w:t xml:space="preserve"> u Očevidniku </w:t>
      </w:r>
      <w:r w:rsidRPr="007B2331">
        <w:rPr>
          <w:rFonts w:cs="Arial"/>
          <w:b w:val="false"/>
          <w:bCs/>
        </w:rPr>
        <w:t xml:space="preserve">redoslijeda osnova za plaćanje ima evidentirane neizvršene osnove za plaćanje u neprekinutom razdoblju od </w:t>
      </w:r>
      <w:r w:rsidR="00CA6D16">
        <w:rPr>
          <w:rFonts w:cs="Arial"/>
          <w:b w:val="false"/>
          <w:bCs/>
        </w:rPr>
        <w:t>147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CA6D16" w:rsidR="00CA6D16">
        <w:rPr>
          <w:rFonts w:cs="Arial"/>
          <w:b w:val="false"/>
          <w:bCs/>
        </w:rPr>
        <w:t>5.404,14</w:t>
      </w:r>
      <w:r w:rsidR="00CA6D16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7F7730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</w:t>
      </w:r>
      <w:r w:rsidRPr="007F7730">
        <w:rPr>
          <w:rFonts w:cs="Arial"/>
          <w:b w:val="false"/>
          <w:bCs/>
        </w:rPr>
        <w:t xml:space="preserve">sudova </w:t>
      </w:r>
      <w:r w:rsidRPr="007F7730" w:rsidR="007F7730">
        <w:rPr>
          <w:rFonts w:cs="Arial"/>
          <w:b w:val="false"/>
          <w:bCs/>
        </w:rPr>
        <w:t>12. ožujka</w:t>
      </w:r>
      <w:r w:rsidRPr="007F7730" w:rsidR="003266F1">
        <w:rPr>
          <w:rFonts w:cs="Arial"/>
          <w:b w:val="false"/>
          <w:bCs/>
        </w:rPr>
        <w:t xml:space="preserve"> 2024</w:t>
      </w:r>
      <w:r w:rsidRPr="007F7730" w:rsidR="001A6AEA">
        <w:rPr>
          <w:rFonts w:cs="Arial"/>
          <w:b w:val="false"/>
          <w:bCs/>
        </w:rPr>
        <w:t>.</w:t>
      </w:r>
    </w:p>
    <w:p w:rsidR="00CA6D16" w:rsidP="007F7730" w:rsidRDefault="00755EE9">
      <w:pPr>
        <w:pStyle w:val="Default"/>
        <w:jc w:val="both"/>
      </w:pPr>
      <w:r>
        <w:tab/>
      </w:r>
    </w:p>
    <w:p w:rsidRPr="007F7730" w:rsidR="007F7730" w:rsidP="007F7730" w:rsidRDefault="007F7730">
      <w:pPr>
        <w:pStyle w:val="Default"/>
        <w:ind w:firstLine="720"/>
        <w:jc w:val="both"/>
      </w:pPr>
      <w:r w:rsidRPr="007F7730">
        <w:t xml:space="preserve">Privremeni stečajni upravitelj utvrdio je da je osnovna djelatnost dužnika </w:t>
      </w:r>
      <w:r w:rsidR="00CA6D16">
        <w:t xml:space="preserve">djelatnost restorana i ostalih objekata za pripremu i usluživanje hrane. Uvidom u internetske stranice Financijske agencije za javnu objavu utvrđeno je da je prema godišnjem financijskom izvještaju za 2022. </w:t>
      </w:r>
      <w:r>
        <w:t>dužnik ostvari</w:t>
      </w:r>
      <w:r w:rsidR="00CA6D16">
        <w:t>o dobitak u iznosu</w:t>
      </w:r>
      <w:r>
        <w:t xml:space="preserve"> od 15.043,20 EUR, te da je ima</w:t>
      </w:r>
      <w:r w:rsidR="00CA6D16">
        <w:t xml:space="preserve">o dugotrajnu materijalnu imovinu (postrojenja i oprema) u vrijednosti od 28.339,23 EUR, </w:t>
      </w:r>
      <w:r w:rsidRPr="007F7730">
        <w:t>budući zastupnik dužnika po zakonu nije dostavio dokumentaciju privremenom stečajnom upravitelju, nije moguće utvrditi o kakvoj se imovini radi te je li ista u međuvremenu rashodovana.</w:t>
      </w:r>
    </w:p>
    <w:p w:rsidR="00925B5E" w:rsidP="004B3E50" w:rsidRDefault="00925B5E">
      <w:pPr>
        <w:pStyle w:val="Default"/>
        <w:ind w:firstLine="720"/>
        <w:jc w:val="both"/>
      </w:pPr>
    </w:p>
    <w:p w:rsidR="00CA6D16" w:rsidP="004B3E50" w:rsidRDefault="00CA6D16">
      <w:pPr>
        <w:pStyle w:val="Default"/>
        <w:ind w:firstLine="720"/>
        <w:jc w:val="both"/>
      </w:pPr>
      <w:r>
        <w:t>Prema potvrdi Hrvatskog zavoda za mirovinsko osig</w:t>
      </w:r>
      <w:r w:rsidR="004B3E50">
        <w:t>uranje, Klasa: 035-06/24-01/3, U</w:t>
      </w:r>
      <w:r>
        <w:t>r.broj: 341-25-11/6-24-168 od 19.</w:t>
      </w:r>
      <w:r w:rsidR="007F7730">
        <w:t xml:space="preserve"> veljače 2024.</w:t>
      </w:r>
      <w:r>
        <w:t xml:space="preserve">, dužnik ima prijavljena </w:t>
      </w:r>
      <w:r w:rsidR="007F7730">
        <w:t xml:space="preserve">dva </w:t>
      </w:r>
      <w:r>
        <w:t>zaposlenika.</w:t>
      </w:r>
    </w:p>
    <w:p w:rsidR="004B3E50" w:rsidP="00CA6D16" w:rsidRDefault="004B3E50">
      <w:pPr>
        <w:pStyle w:val="Default"/>
        <w:jc w:val="both"/>
      </w:pPr>
    </w:p>
    <w:p w:rsidR="00CA6D16" w:rsidP="004B3E50" w:rsidRDefault="00CA6D16">
      <w:pPr>
        <w:pStyle w:val="Default"/>
        <w:ind w:firstLine="720"/>
        <w:jc w:val="both"/>
      </w:pPr>
      <w:r>
        <w:lastRenderedPageBreak/>
        <w:t>Prema e-mailu Gradskog ureda za katastar i geodetske poslove od 13.</w:t>
      </w:r>
      <w:r w:rsidR="00925B5E">
        <w:t xml:space="preserve"> veljače 2024.</w:t>
      </w:r>
      <w:r>
        <w:t>, dužnik nije evidentiran kao nositelj prava na nekretninama u katastarskom operatu za područje Republike Hrvatske.</w:t>
      </w:r>
    </w:p>
    <w:p w:rsidR="004B3E50" w:rsidP="00CA6D16" w:rsidRDefault="004B3E50">
      <w:pPr>
        <w:pStyle w:val="Default"/>
        <w:jc w:val="both"/>
      </w:pPr>
    </w:p>
    <w:p w:rsidR="00CA6D16" w:rsidP="004B3E50" w:rsidRDefault="00CA6D16">
      <w:pPr>
        <w:pStyle w:val="Default"/>
        <w:ind w:firstLine="720"/>
        <w:jc w:val="both"/>
      </w:pPr>
      <w:r>
        <w:t>Prema uvjerenju Stanice za tehnički pregled vozila Baotić d.d., KLASA: 034-03/24-01/171, URBROJ: 251-762-026/152-24-2 od 13.</w:t>
      </w:r>
      <w:r w:rsidR="00925B5E">
        <w:t xml:space="preserve"> veljače 2024.</w:t>
      </w:r>
      <w:r>
        <w:t>, dužnik nije evidentiran kao vlasnik vozila.</w:t>
      </w:r>
    </w:p>
    <w:p w:rsidR="004B3E50" w:rsidP="00CA6D16" w:rsidRDefault="004B3E50">
      <w:pPr>
        <w:pStyle w:val="Default"/>
        <w:jc w:val="both"/>
      </w:pPr>
    </w:p>
    <w:p w:rsidR="00CA6D16" w:rsidP="004B3E50" w:rsidRDefault="00CA6D16">
      <w:pPr>
        <w:pStyle w:val="Default"/>
        <w:ind w:firstLine="720"/>
        <w:jc w:val="both"/>
      </w:pPr>
      <w:r>
        <w:t>Prema godišnjem financijskom izvještaju za 2022., dužnik je prijavio potraži</w:t>
      </w:r>
      <w:r w:rsidR="00925B5E">
        <w:t>vanja u iznosu od 51.215,08 EUR.</w:t>
      </w:r>
      <w:r>
        <w:t xml:space="preserve"> </w:t>
      </w:r>
      <w:r w:rsidRPr="00925B5E" w:rsidR="00925B5E">
        <w:t>Međutim, privremeni stečajni upravitelj u prethodnom postupku nije bio u mogućnosti procijeniti realnu mogućnost naplate tražbine</w:t>
      </w:r>
      <w:r>
        <w:t>.</w:t>
      </w:r>
    </w:p>
    <w:p w:rsidR="00925B5E" w:rsidP="004B3E50" w:rsidRDefault="00925B5E">
      <w:pPr>
        <w:pStyle w:val="Default"/>
        <w:ind w:firstLine="720"/>
        <w:jc w:val="both"/>
      </w:pPr>
      <w:r w:rsidRPr="00925B5E">
        <w:t>Privremeni stečajni upravitelj posebno napominje da nenaplaćene tražbine prema trećima predstavljaju tek potencijalnu imovinu koju prethodno treba naplatiti, a u slučaju osporavanja i utužiti pa se ne radi o imovini iz koje bi se mogli namiriti troškovi postupka.</w:t>
      </w:r>
    </w:p>
    <w:p w:rsidR="00CA6D16" w:rsidP="004B3E50" w:rsidRDefault="00CA6D16">
      <w:pPr>
        <w:pStyle w:val="Default"/>
        <w:ind w:firstLine="720"/>
        <w:jc w:val="both"/>
      </w:pPr>
      <w:r>
        <w:t>Također, prema potvrdi Sudskog registra Trgovačkog suda u Rijeci pod posl.br. R3-24/341-2 od 15.</w:t>
      </w:r>
      <w:r w:rsidR="00925B5E">
        <w:t xml:space="preserve"> veljače 2024.</w:t>
      </w:r>
      <w:r>
        <w:t>, dužnik nema poslovne udjele u drugim trgovačkim društvima.</w:t>
      </w:r>
    </w:p>
    <w:p w:rsidR="00925B5E" w:rsidP="004B3E50" w:rsidRDefault="00925B5E">
      <w:pPr>
        <w:pStyle w:val="Default"/>
        <w:ind w:firstLine="720"/>
        <w:jc w:val="both"/>
      </w:pPr>
    </w:p>
    <w:p w:rsidR="00CA6D16" w:rsidP="004B3E50" w:rsidRDefault="00CA6D16">
      <w:pPr>
        <w:pStyle w:val="Default"/>
        <w:ind w:firstLine="720"/>
        <w:jc w:val="both"/>
      </w:pPr>
      <w:r>
        <w:t>Prema do sada dostupnim informacijama, dužnik ne vodi parnice niti druge sudske ili upravne postupke radi imovine koja ulazi u stečajnu masu.</w:t>
      </w:r>
    </w:p>
    <w:p w:rsidR="004B3E50" w:rsidP="00CA6D16" w:rsidRDefault="004B3E50">
      <w:pPr>
        <w:pStyle w:val="Default"/>
        <w:jc w:val="both"/>
      </w:pPr>
    </w:p>
    <w:p w:rsidR="00CA6D16" w:rsidP="004B3E50" w:rsidRDefault="00925B5E">
      <w:pPr>
        <w:pStyle w:val="Default"/>
        <w:ind w:firstLine="720"/>
        <w:jc w:val="both"/>
      </w:pPr>
      <w:r>
        <w:t xml:space="preserve">Prema potvrdi </w:t>
      </w:r>
      <w:r w:rsidR="00CA6D16">
        <w:t>Financijske agencije o blokadi računa, KLASA: 034-011/24-07/23, URBROJ: 118-08-2901-24 od 11.</w:t>
      </w:r>
      <w:r>
        <w:t xml:space="preserve"> ožujka 2024.</w:t>
      </w:r>
      <w:r w:rsidR="00CA6D16">
        <w:t xml:space="preserve"> </w:t>
      </w:r>
      <w:r w:rsidRPr="00925B5E">
        <w:t>proizlazi da dužnik na dan 11.</w:t>
      </w:r>
      <w:r>
        <w:t xml:space="preserve"> ožujka 2024.</w:t>
      </w:r>
      <w:r w:rsidRPr="00925B5E">
        <w:t xml:space="preserve"> ima evidentirane neizvršene osnove za plaćanje u iznosu od </w:t>
      </w:r>
      <w:r w:rsidR="00CA6D16">
        <w:t>5.413,62 EUR, a račun mu je u neprekidnoj blokadi 154 dana</w:t>
      </w:r>
      <w:r>
        <w:t xml:space="preserve">, </w:t>
      </w:r>
      <w:r w:rsidRPr="00925B5E">
        <w:t>zbog čega kod dužnika postoji stečajni r</w:t>
      </w:r>
      <w:r>
        <w:t>azlog, nesposobnost za plaćanje</w:t>
      </w:r>
      <w:r w:rsidR="00CA6D16">
        <w:t>.</w:t>
      </w:r>
    </w:p>
    <w:p w:rsidR="00CA6D16" w:rsidP="00CA6D16" w:rsidRDefault="00CA6D16">
      <w:pPr>
        <w:pStyle w:val="Default"/>
        <w:jc w:val="both"/>
      </w:pPr>
    </w:p>
    <w:p w:rsidRPr="00FE44EE" w:rsidR="00AE4194" w:rsidP="00AE4194" w:rsidRDefault="00AE4194">
      <w:pPr>
        <w:pStyle w:val="Default"/>
        <w:jc w:val="both"/>
        <w:rPr>
          <w:color w:val="FF0000"/>
        </w:rPr>
      </w:pPr>
      <w:r>
        <w:tab/>
      </w:r>
      <w:r w:rsidRPr="00FE44EE">
        <w:rPr>
          <w:color w:val="auto"/>
        </w:rPr>
        <w:t xml:space="preserve">Privremeni stečajni upravitelj sačinio je predračun predvidivih troškova prethodnog i otvorenog stečajnog postupka za razdoblje od </w:t>
      </w:r>
      <w:r w:rsidRPr="00FE44EE" w:rsidR="00FE44EE">
        <w:rPr>
          <w:color w:val="auto"/>
        </w:rPr>
        <w:t xml:space="preserve">šest mjeseci </w:t>
      </w:r>
      <w:r w:rsidRPr="00FE44EE">
        <w:rPr>
          <w:color w:val="auto"/>
        </w:rPr>
        <w:t xml:space="preserve">u iznosu od </w:t>
      </w:r>
      <w:r w:rsidRPr="00FE44EE" w:rsidR="00FE44EE">
        <w:rPr>
          <w:color w:val="auto"/>
        </w:rPr>
        <w:t>5.500,00</w:t>
      </w:r>
      <w:r w:rsidRPr="00FE44EE">
        <w:rPr>
          <w:color w:val="auto"/>
        </w:rPr>
        <w:t xml:space="preserve"> EUR, a koji se odnose na:</w:t>
      </w:r>
    </w:p>
    <w:p w:rsidRPr="00925B5E" w:rsidR="00FE44EE" w:rsidP="00FE44EE" w:rsidRDefault="00FE44EE">
      <w:pPr>
        <w:pStyle w:val="Default"/>
        <w:ind w:firstLine="720"/>
        <w:rPr>
          <w:color w:val="auto"/>
        </w:rPr>
      </w:pPr>
      <w:r w:rsidRPr="00925B5E">
        <w:rPr>
          <w:color w:val="auto"/>
        </w:rPr>
        <w:t>- nagrada za rad privremenom stečajnom upravitelju u iznosu od 500,00 EUR</w:t>
      </w:r>
    </w:p>
    <w:p w:rsidRPr="00925B5E" w:rsidR="00FE44EE" w:rsidP="00FE44EE" w:rsidRDefault="00FE44EE">
      <w:pPr>
        <w:pStyle w:val="Default"/>
        <w:ind w:firstLine="720"/>
        <w:rPr>
          <w:color w:val="auto"/>
        </w:rPr>
      </w:pPr>
      <w:r w:rsidRPr="00925B5E">
        <w:rPr>
          <w:color w:val="auto"/>
        </w:rPr>
        <w:t>- nagrada za rad stečajnom upravitelju u iznosu od 3.000,00 EUR</w:t>
      </w:r>
    </w:p>
    <w:p w:rsidRPr="00925B5E" w:rsidR="00FE44EE" w:rsidP="00FE44EE" w:rsidRDefault="00FE44EE">
      <w:pPr>
        <w:pStyle w:val="Default"/>
        <w:ind w:firstLine="720"/>
        <w:rPr>
          <w:color w:val="auto"/>
        </w:rPr>
      </w:pPr>
      <w:r w:rsidRPr="00925B5E">
        <w:rPr>
          <w:color w:val="auto"/>
        </w:rPr>
        <w:t>- trošak knjigovodstva u iznosu od 2.000,00 EUR (6 mjeseci po 250,00 EUR plus 500,00 EUR za izradu dva godišnja financijska izvješća).</w:t>
      </w:r>
    </w:p>
    <w:p w:rsidR="00FE44EE" w:rsidP="00FE44EE" w:rsidRDefault="00FE44EE">
      <w:pPr>
        <w:pStyle w:val="Default"/>
        <w:ind w:firstLine="720"/>
      </w:pPr>
    </w:p>
    <w:p w:rsidR="00925B5E" w:rsidP="00925B5E" w:rsidRDefault="00925B5E">
      <w:pPr>
        <w:pStyle w:val="Default"/>
        <w:ind w:firstLine="720"/>
        <w:jc w:val="both"/>
      </w:pPr>
      <w:r>
        <w:t xml:space="preserve">Privremeni stečajni upravitelj zaključio je </w:t>
      </w:r>
      <w:r w:rsidR="00CA6D16">
        <w:t>da dužnik nema imovinu iz koje bi se mogli namiriti troškovi stečajnog postupka</w:t>
      </w:r>
      <w:r>
        <w:t xml:space="preserve"> i ne postoje uvjeti za nastavak poslovanja dužnika.</w:t>
      </w:r>
    </w:p>
    <w:p w:rsidR="00CA6D16" w:rsidP="00925B5E" w:rsidRDefault="00925B5E">
      <w:pPr>
        <w:pStyle w:val="Default"/>
        <w:ind w:firstLine="720"/>
        <w:rPr>
          <w:color w:val="FF0000"/>
        </w:rPr>
      </w:pPr>
      <w:r>
        <w:t>Predlaže sudu pozvati vjerovnike na uplatu predujma u smislu čl. 132. SZ-a.</w:t>
      </w:r>
    </w:p>
    <w:p w:rsidR="007F0DFF" w:rsidP="00AE4194" w:rsidRDefault="007F0DFF">
      <w:pPr>
        <w:pStyle w:val="Default"/>
        <w:jc w:val="both"/>
        <w:rPr>
          <w:color w:val="auto"/>
        </w:rPr>
      </w:pPr>
    </w:p>
    <w:p w:rsidR="00FD0ABE" w:rsidP="00FD0ABE" w:rsidRDefault="00FD0ABE">
      <w:pPr>
        <w:pStyle w:val="Default"/>
        <w:ind w:firstLine="720"/>
        <w:jc w:val="both"/>
        <w:rPr>
          <w:color w:val="auto"/>
        </w:rPr>
      </w:pPr>
      <w:r w:rsidRPr="00FD0ABE">
        <w:rPr>
          <w:color w:val="auto"/>
        </w:rPr>
        <w:t>Utvrđuje se da u spisu prileži podnesak privremenog stečajnog upravitelja od 11. ožujka 2024. u kojem ustraje u cijelosti kod svog podnesenog izvješća.</w:t>
      </w:r>
    </w:p>
    <w:p w:rsidRPr="00972C30" w:rsidR="00FD0ABE" w:rsidP="00AE4194" w:rsidRDefault="00FD0ABE">
      <w:pPr>
        <w:pStyle w:val="Default"/>
        <w:jc w:val="both"/>
        <w:rPr>
          <w:color w:val="auto"/>
        </w:rPr>
      </w:pPr>
      <w:r>
        <w:rPr>
          <w:color w:val="auto"/>
        </w:rPr>
        <w:tab/>
      </w:r>
    </w:p>
    <w:p w:rsidRPr="00FD0ABE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FD0ABE">
        <w:rPr>
          <w:rFonts w:cs="Arial"/>
          <w:b w:val="false"/>
          <w:lang w:eastAsia="hr-HR"/>
        </w:rPr>
        <w:t>Utvrđuje se da prema Očevidniku neiz</w:t>
      </w:r>
      <w:r w:rsidRPr="00FD0ABE" w:rsidR="00755EE9">
        <w:rPr>
          <w:rFonts w:cs="Arial"/>
          <w:b w:val="false"/>
          <w:lang w:eastAsia="hr-HR"/>
        </w:rPr>
        <w:t xml:space="preserve">vršenih osnova za plaćanje na </w:t>
      </w:r>
      <w:r w:rsidRPr="00FD0ABE" w:rsidR="00FE44EE">
        <w:rPr>
          <w:rFonts w:cs="Arial"/>
          <w:b w:val="false"/>
          <w:lang w:eastAsia="hr-HR"/>
        </w:rPr>
        <w:t>12. ožujka</w:t>
      </w:r>
      <w:r w:rsidRPr="00FD0ABE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FD0ABE" w:rsidR="00FD0ABE">
        <w:rPr>
          <w:rFonts w:cs="Arial"/>
          <w:b w:val="false"/>
          <w:lang w:eastAsia="hr-HR"/>
        </w:rPr>
        <w:t>5.415,02</w:t>
      </w:r>
      <w:r w:rsidRPr="00FD0ABE">
        <w:rPr>
          <w:rFonts w:cs="Arial"/>
          <w:b w:val="false"/>
          <w:lang w:eastAsia="hr-HR"/>
        </w:rPr>
        <w:t xml:space="preserve"> EUR u razdoblju dužem od 60 dana.</w:t>
      </w:r>
      <w:r w:rsidRPr="00FD0ABE" w:rsidR="00AF1559">
        <w:rPr>
          <w:rFonts w:cs="Arial"/>
          <w:b w:val="false"/>
          <w:lang w:eastAsia="hr-HR"/>
        </w:rPr>
        <w:t xml:space="preserve"> </w:t>
      </w:r>
    </w:p>
    <w:p w:rsidRPr="003D40C8"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B0B59" w:rsidR="00FD0ABE" w:rsidP="00FD0ABE" w:rsidRDefault="00FD0ABE">
      <w:pPr>
        <w:pStyle w:val="Bezproreda"/>
        <w:ind w:firstLine="720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lastRenderedPageBreak/>
        <w:t>Sudac donosi</w:t>
      </w:r>
    </w:p>
    <w:p w:rsidRPr="000B0B59" w:rsidR="00FD0ABE" w:rsidP="00FD0ABE" w:rsidRDefault="00FD0ABE">
      <w:pPr>
        <w:pStyle w:val="Bezproreda"/>
        <w:jc w:val="center"/>
        <w:rPr>
          <w:rFonts w:cs="Arial"/>
          <w:b w:val="false"/>
          <w:bCs/>
        </w:rPr>
      </w:pPr>
      <w:r w:rsidRPr="000B0B59">
        <w:rPr>
          <w:rFonts w:cs="Arial"/>
          <w:b w:val="false"/>
          <w:bCs/>
        </w:rPr>
        <w:t>r j e š e n j e</w:t>
      </w:r>
    </w:p>
    <w:p w:rsidRPr="000B0B59" w:rsidR="00FD0ABE" w:rsidP="00FD0ABE" w:rsidRDefault="00FD0AB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FD0ABE" w:rsidP="00FD0ABE" w:rsidRDefault="00FD0ABE">
      <w:pPr>
        <w:pStyle w:val="Bezproreda"/>
        <w:ind w:firstLine="720"/>
        <w:jc w:val="both"/>
        <w:rPr>
          <w:rFonts w:cs="Arial"/>
          <w:b w:val="false"/>
        </w:rPr>
      </w:pPr>
      <w:r w:rsidRPr="000B0B59">
        <w:rPr>
          <w:rFonts w:cs="Arial"/>
          <w:b w:val="false"/>
        </w:rPr>
        <w:t>I.</w:t>
      </w:r>
      <w:r w:rsidRPr="000B0B59">
        <w:rPr>
          <w:rFonts w:cs="Arial"/>
          <w:b w:val="false"/>
        </w:rPr>
        <w:tab/>
      </w:r>
      <w:r w:rsidRPr="002B7E64">
        <w:rPr>
          <w:rFonts w:cs="Arial"/>
          <w:b w:val="false"/>
        </w:rPr>
        <w:t>Nalaže se zastupniku dužnika po zakon</w:t>
      </w:r>
      <w:r>
        <w:rPr>
          <w:rFonts w:cs="Arial"/>
          <w:b w:val="false"/>
        </w:rPr>
        <w:t>u</w:t>
      </w:r>
      <w:r w:rsidR="009E75DC">
        <w:rPr>
          <w:rFonts w:cs="Arial"/>
          <w:b w:val="false"/>
        </w:rPr>
        <w:t>,</w:t>
      </w:r>
      <w:r>
        <w:rPr>
          <w:rFonts w:cs="Arial"/>
          <w:b w:val="false"/>
        </w:rPr>
        <w:t xml:space="preserve"> u roku osam dana pisano se očitovati o tome na što se odnosi dugotrajna materijalna imovina (postrojenje i oprema) u iznosu od 213.522 kn iskazana u bilanci dužnika na dan 31. prosinca 2023.</w:t>
      </w:r>
    </w:p>
    <w:p w:rsidR="00FD0ABE" w:rsidP="00FD0ABE" w:rsidRDefault="00FD0ABE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Ako je imovina otuđena, dostaviti sudu dokaz o tome, sve pod prijetnjom izricanja novčane kazne u iznosu od 398,17 EUR. </w:t>
      </w:r>
    </w:p>
    <w:p w:rsidR="00FD0ABE" w:rsidP="00FD0ABE" w:rsidRDefault="00FD0ABE">
      <w:pPr>
        <w:pStyle w:val="Bezproreda"/>
        <w:jc w:val="both"/>
        <w:rPr>
          <w:rFonts w:cs="Arial"/>
          <w:b w:val="false"/>
        </w:rPr>
      </w:pPr>
    </w:p>
    <w:p w:rsidR="001964F6" w:rsidP="001964F6" w:rsidRDefault="00FD0AB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</w:t>
      </w:r>
      <w:r w:rsidRPr="0099632A">
        <w:rPr>
          <w:rFonts w:cs="Arial"/>
          <w:b w:val="false"/>
        </w:rPr>
        <w:t xml:space="preserve">. </w:t>
      </w:r>
      <w:r w:rsidR="001964F6">
        <w:rPr>
          <w:rFonts w:cs="Arial"/>
          <w:b w:val="false"/>
        </w:rPr>
        <w:tab/>
      </w:r>
      <w:r w:rsidRPr="001964F6" w:rsidR="001964F6">
        <w:rPr>
          <w:rFonts w:cs="Arial"/>
          <w:b w:val="false"/>
        </w:rPr>
        <w:t xml:space="preserve">Nalaže se zastupniku dužnika po zakonu u roku osam dana </w:t>
      </w:r>
      <w:r w:rsidR="001964F6">
        <w:rPr>
          <w:rFonts w:cs="Arial"/>
          <w:b w:val="false"/>
        </w:rPr>
        <w:t>specificirati kratkotrajnu imovinu i to potraživanja od kupaca u iznosu od 239.579 kn i ostala potraživanja u iznosu od 114.479 kn.</w:t>
      </w:r>
      <w:r w:rsidR="001964F6">
        <w:rPr>
          <w:rFonts w:cs="Arial"/>
          <w:b w:val="false"/>
        </w:rPr>
        <w:tab/>
      </w:r>
    </w:p>
    <w:p w:rsidR="001964F6" w:rsidP="00FD0ABE" w:rsidRDefault="001964F6">
      <w:pPr>
        <w:ind w:firstLine="708"/>
        <w:jc w:val="both"/>
        <w:rPr>
          <w:rFonts w:cs="Arial"/>
          <w:b w:val="false"/>
        </w:rPr>
      </w:pPr>
    </w:p>
    <w:p w:rsidRPr="0099632A" w:rsidR="00FD0ABE" w:rsidP="00FD0ABE" w:rsidRDefault="001964F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III.</w:t>
      </w:r>
      <w:r>
        <w:rPr>
          <w:rFonts w:cs="Arial"/>
          <w:b w:val="false"/>
        </w:rPr>
        <w:tab/>
      </w:r>
      <w:r w:rsidRPr="0099632A" w:rsidR="00FD0ABE">
        <w:rPr>
          <w:rFonts w:cs="Arial"/>
          <w:b w:val="false"/>
        </w:rPr>
        <w:t xml:space="preserve">Slijedom navedenog, današnje ročište se odgađa, a slijedeće zakazuje za dan </w:t>
      </w:r>
    </w:p>
    <w:p w:rsidRPr="0099632A" w:rsidR="00FD0ABE" w:rsidP="00FD0ABE" w:rsidRDefault="00FD0ABE">
      <w:pPr>
        <w:ind w:firstLine="708"/>
        <w:jc w:val="both"/>
        <w:rPr>
          <w:rFonts w:cs="Arial"/>
          <w:b w:val="false"/>
        </w:rPr>
      </w:pPr>
    </w:p>
    <w:p w:rsidRPr="0099632A" w:rsidR="00FD0ABE" w:rsidP="00FD0ABE" w:rsidRDefault="00FD0AB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23. travnja 2024</w:t>
      </w:r>
      <w:r w:rsidR="001964F6">
        <w:rPr>
          <w:rFonts w:cs="Arial"/>
          <w:b w:val="false"/>
        </w:rPr>
        <w:t>. u 10.15</w:t>
      </w:r>
      <w:r w:rsidRPr="0099632A">
        <w:rPr>
          <w:rFonts w:cs="Arial"/>
          <w:b w:val="false"/>
        </w:rPr>
        <w:t xml:space="preserve"> sati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kod Trgovačkog suda u Rijeci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Zadarska ulica 1 i 3</w:t>
      </w:r>
    </w:p>
    <w:p w:rsidRPr="0099632A" w:rsidR="00FD0ABE" w:rsidP="00FD0ABE" w:rsidRDefault="00FD0ABE">
      <w:pPr>
        <w:jc w:val="center"/>
        <w:rPr>
          <w:rFonts w:cs="Arial"/>
          <w:b w:val="false"/>
        </w:rPr>
      </w:pPr>
      <w:r w:rsidRPr="0099632A">
        <w:rPr>
          <w:rFonts w:cs="Arial"/>
          <w:b w:val="false"/>
        </w:rPr>
        <w:t>I. kat, sudnica broj 2</w:t>
      </w:r>
    </w:p>
    <w:p w:rsidRPr="0099632A" w:rsidR="00FD0ABE" w:rsidP="00FD0ABE" w:rsidRDefault="00FD0ABE">
      <w:pPr>
        <w:jc w:val="both"/>
        <w:rPr>
          <w:rFonts w:cs="Arial"/>
          <w:b w:val="false"/>
        </w:rPr>
      </w:pPr>
    </w:p>
    <w:p w:rsidRPr="0099632A" w:rsidR="00FD0ABE" w:rsidP="00FD0ABE" w:rsidRDefault="00FD0AB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99632A">
        <w:rPr>
          <w:rFonts w:cs="Arial"/>
          <w:b w:val="false"/>
        </w:rPr>
        <w:t xml:space="preserve">objavom ovog poziva na mrežnoj stranici e-Oglasne ploče suda </w:t>
      </w:r>
      <w:r>
        <w:rPr>
          <w:rFonts w:cs="Arial"/>
          <w:b w:val="false"/>
        </w:rPr>
        <w:t>pozivaju predlagatelj,</w:t>
      </w:r>
      <w:r w:rsidRPr="0099632A">
        <w:rPr>
          <w:rFonts w:cs="Arial"/>
          <w:b w:val="false"/>
        </w:rPr>
        <w:t xml:space="preserve"> zastupnik dužnika po zakonu</w:t>
      </w:r>
      <w:r>
        <w:rPr>
          <w:rFonts w:cs="Arial"/>
          <w:b w:val="false"/>
        </w:rPr>
        <w:t xml:space="preserve"> i privremeni stečajni upravitelj</w:t>
      </w:r>
      <w:r w:rsidRPr="0099632A">
        <w:rPr>
          <w:rFonts w:cs="Arial"/>
          <w:b w:val="false"/>
        </w:rPr>
        <w:t>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80A38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D731A4">
        <w:rPr>
          <w:rFonts w:cs="Arial"/>
          <w:b w:val="false"/>
          <w:bCs/>
        </w:rPr>
        <w:t>20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</w:p>
    <w:p w:rsidR="005033BA" w:rsidP="005B7AC9" w:rsidRDefault="005033BA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680A38" w:rsidP="005B7AC9" w:rsidRDefault="00680A38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80701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CA6D16">
      <w:rPr>
        <w:rFonts w:cs="Arial"/>
        <w:b w:val="false"/>
      </w:rPr>
      <w:t>67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CA6D16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3"/>
  </w:num>
  <w:num w:numId="10">
    <w:abstractNumId w:val="27"/>
  </w:num>
  <w:num w:numId="11">
    <w:abstractNumId w:val="9"/>
  </w:num>
  <w:num w:numId="12">
    <w:abstractNumId w:val="12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4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20"/>
  </w:num>
  <w:num w:numId="36">
    <w:abstractNumId w:val="16"/>
  </w:num>
  <w:num w:numId="37">
    <w:abstractNumId w:val="22"/>
  </w:num>
  <w:num w:numId="38">
    <w:abstractNumId w:val="15"/>
  </w:num>
  <w:num w:numId="39">
    <w:abstractNumId w:val="19"/>
  </w:num>
  <w:num w:numId="40">
    <w:abstractNumId w:val="35"/>
  </w:num>
  <w:num w:numId="41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03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701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078FC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03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ožujka 2024.</izvorni_sadrzaj>
    <derivirana_varijabla naziv="DomainObject.PlaniraniZavrsetakDatum_1">12. ožujka 2024.</derivirana_varijabla>
  </DomainObject.PlaniraniZavrsetakDatum>
  <DomainObject.PlaniraniPocetakDatum>
    <izvorni_sadrzaj>12. ožujka 2024.</izvorni_sadrzaj>
    <derivirana_varijabla naziv="DomainObject.PlaniraniPocetakDatum_1">12.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2024.</izvorni_sadrzaj>
    <derivirana_varijabla naziv="DomainObject.Zapisnik.DatumKreiranja_1">12.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St-67/2024-9</izvorni_sadrzaj>
    <derivirana_varijabla naziv="DomainObject.Zapisnik.Oznaka_1">St-67/2024-9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2024.</izvorni_sadrzaj>
    <derivirana_varijabla naziv="DomainObject.Predmet.DatumIzradeOptuznogAkta_1">6. veljače 2024.</derivirana_varijabla>
  </DomainObject.Predmet.DatumIzradeOptuznogAkta>
  <DomainObject.Predmet.DatumIzradeOptuznogAktaFormated>
    <izvorni_sadrzaj>6.2.2024.</izvorni_sadrzaj>
    <derivirana_varijabla naziv="DomainObject.Predmet.DatumIzradeOptuznogAktaFormated_1">6.2.2024.</derivirana_varijabla>
  </DomainObject.Predmet.DatumIzradeOptuznogAktaFormated>
  <DomainObject.Predmet.DatumOsnivanja>
    <izvorni_sadrzaj>8. veljače 2024.</izvorni_sadrzaj>
    <derivirana_varijabla naziv="DomainObject.Predmet.DatumOsnivanja_1">8.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2024.</izvorni_sadrzaj>
    <derivirana_varijabla naziv="DomainObject.Predmet.DatumPrimitkaOptuznogAkta_1">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St-67/2024</izvorni_sadrzaj>
    <derivirana_varijabla naziv="DomainObject.Predmet.OznakaBroj_1">St-67/2024</derivirana_varijabla>
  </DomainObject.Predmet.OznakaBroj>
  <DomainObject.Predmet.OznakaBrojOptuznogAkta>
    <izvorni_sadrzaj>04-06-24-585</izvorni_sadrzaj>
    <derivirana_varijabla naziv="DomainObject.Predmet.OznakaBrojOptuznogAkta_1">04-06-24-585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BUFFET VENUS j.d.o.o.  Selce zastupanog po punomoćniku Nejazije Mazlami</izvorni_sadrzaj>
    <derivirana_varijabla naziv="DomainObject.Predmet.ProtustrankaFormated_1">  BUFFET VENUS j.d.o.o.  Selce zastupanog po punomoćniku Nejazije Mazlami</derivirana_varijabla>
  </DomainObject.Predmet.ProtustrankaFormated>
  <DomainObject.Predmet.ProtustrankaFormatedOIB>
    <izvorni_sadrzaj>  BUFFET VENUS j.d.o.o.  Selce, OIB 06717063540 zastupanog po punomoćniku Nejazije Mazlami</izvorni_sadrzaj>
    <derivirana_varijabla naziv="DomainObject.Predmet.ProtustrankaFormatedOIB_1">  BUFFET VENUS j.d.o.o.  Selce, OIB 06717063540 zastupanog po punomoćniku Nejazije Mazlami</derivirana_varijabla>
  </DomainObject.Predmet.ProtustrankaFormatedOIB>
  <DomainObject.Predmet.ProtustrankaFormatedWithAdress>
    <izvorni_sadrzaj> BUFFET VENUS j.d.o.o.  Selce, Šetalište Ivana Jeličića 5, 51266 Selce zastupanog po punomoćniku Nejazije Mazlami</izvorni_sadrzaj>
    <derivirana_varijabla naziv="DomainObject.Predmet.ProtustrankaFormatedWithAdress_1"> BUFFET VENUS j.d.o.o.  Selce, Šetalište Ivana Jeličića 5, 51266 Selce zastupanog po punomoćniku Nejazije Mazlami</derivirana_varijabla>
  </DomainObject.Predmet.ProtustrankaFormatedWithAdress>
  <DomainObject.Predmet.ProtustrankaFormatedWithAdressOIB>
    <izvorni_sadrzaj> BUFFET VENUS j.d.o.o.  Selce, OIB 06717063540, Šetalište Ivana Jeličića 5, 51266 Selce zastupanog po punomoćniku Nejazije Mazlami</izvorni_sadrzaj>
    <derivirana_varijabla naziv="DomainObject.Predmet.ProtustrankaFormatedWithAdressOIB_1"> BUFFET VENUS j.d.o.o.  Selce, OIB 06717063540, Šetalište Ivana Jeličića 5, 51266 Selce zastupanog po punomoćniku Nejazije Mazlami</derivirana_varijabla>
  </DomainObject.Predmet.ProtustrankaFormatedWithAdressOIB>
  <DomainObject.Predmet.ProtustrankaWithAdress>
    <izvorni_sadrzaj>BUFFET VENUS j.d.o.o.  Selce Šetalište Ivana Jeličića 5, 51266 Selce</izvorni_sadrzaj>
    <derivirana_varijabla naziv="DomainObject.Predmet.ProtustrankaWithAdress_1">BUFFET VENUS j.d.o.o.  Selce Šetalište Ivana Jeličića 5, 51266 Selce</derivirana_varijabla>
  </DomainObject.Predmet.ProtustrankaWithAdress>
  <DomainObject.Predmet.ProtustrankaWithAdressOIB>
    <izvorni_sadrzaj>BUFFET VENUS j.d.o.o.  Selce, OIB 06717063540, Šetalište Ivana Jeličića 5, 51266 Selce</izvorni_sadrzaj>
    <derivirana_varijabla naziv="DomainObject.Predmet.ProtustrankaWithAdressOIB_1">BUFFET VENUS j.d.o.o.  Selce, OIB 06717063540, Šetalište Ivana Jeličića 5, 51266 Selce</derivirana_varijabla>
  </DomainObject.Predmet.ProtustrankaWithAdressOIB>
  <DomainObject.Predmet.ProtustrankaNazivFormated>
    <izvorni_sadrzaj>BUFFET VENUS j.d.o.o.  Selce</izvorni_sadrzaj>
    <derivirana_varijabla naziv="DomainObject.Predmet.ProtustrankaNazivFormated_1">BUFFET VENUS j.d.o.o.  Selce</derivirana_varijabla>
  </DomainObject.Predmet.ProtustrankaNazivFormated>
  <DomainObject.Predmet.ProtustrankaNazivFormatedOIB>
    <izvorni_sadrzaj>BUFFET VENUS j.d.o.o.  Selce, OIB 06717063540</izvorni_sadrzaj>
    <derivirana_varijabla naziv="DomainObject.Predmet.ProtustrankaNazivFormatedOIB_1">BUFFET VENUS j.d.o.o.  Selce, OIB 06717063540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BUFFET VENUS j.d.o.o.  Selce zastupanog po punomoćniku Nejazije Mazlami</item>
    </izvorni_sadrzaj>
    <derivirana_varijabla naziv="DomainObject.Predmet.ProtuStrankaListFormated_1">
      <item>BUFFET VENUS j.d.o.o.  Selce zastupanog po punomoćniku Nejazije Mazlami</item>
    </derivirana_varijabla>
  </DomainObject.Predmet.ProtuStrankaListFormated>
  <DomainObject.Predmet.ProtuStrankaListFormatedOIB>
    <izvorni_sadrzaj>
      <item>BUFFET VENUS j.d.o.o.  Selce, OIB 06717063540 zastupanog po punomoćniku Nejazije Mazlami</item>
    </izvorni_sadrzaj>
    <derivirana_varijabla naziv="DomainObject.Predmet.ProtuStrankaListFormatedOIB_1">
      <item>BUFFET VENUS j.d.o.o.  Selce, OIB 06717063540 zastupanog po punomoćniku Nejazije Mazlami</item>
    </derivirana_varijabla>
  </DomainObject.Predmet.ProtuStrankaListFormatedOIB>
  <DomainObject.Predmet.ProtuStrankaListFormatedWithAdress>
    <izvorni_sadrzaj>
      <item>BUFFET VENUS j.d.o.o.  Selce, Šetalište Ivana Jeličića 5, 51266 Selce zastupanog po punomoćniku Nejazije Mazlami</item>
    </izvorni_sadrzaj>
    <derivirana_varijabla naziv="DomainObject.Predmet.ProtuStrankaListFormatedWithAdress_1">
      <item>BUFFET VENUS j.d.o.o.  Selce, Šetalište Ivana Jeličića 5, 51266 Selce zastupanog po punomoćniku Nejazije Mazlami</item>
    </derivirana_varijabla>
  </DomainObject.Predmet.ProtuStrankaListFormatedWithAdress>
  <DomainObject.Predmet.ProtuStrankaListFormatedWithAdressOIB>
    <izvorni_sadrzaj>
      <item>BUFFET VENUS j.d.o.o.  Selce, OIB 06717063540, Šetalište Ivana Jeličića 5, 51266 Selce zastupanog po punomoćniku Nejazije Mazlami</item>
    </izvorni_sadrzaj>
    <derivirana_varijabla naziv="DomainObject.Predmet.ProtuStrankaListFormatedWithAdressOIB_1">
      <item>BUFFET VENUS j.d.o.o.  Selce, OIB 06717063540, Šetalište Ivana Jeličića 5, 51266 Selce zastupanog po punomoćniku Nejazije Mazlami</item>
    </derivirana_varijabla>
  </DomainObject.Predmet.ProtuStrankaListFormatedWithAdressOIB>
  <DomainObject.Predmet.ProtuStrankaListNazivFormated>
    <izvorni_sadrzaj>
      <item>BUFFET VENUS j.d.o.o.  Selce</item>
    </izvorni_sadrzaj>
    <derivirana_varijabla naziv="DomainObject.Predmet.ProtuStrankaListNazivFormated_1">
      <item>BUFFET VENUS j.d.o.o.  Selce</item>
    </derivirana_varijabla>
  </DomainObject.Predmet.ProtuStrankaListNazivFormated>
  <DomainObject.Predmet.ProtuStrankaListNazivFormatedOIB>
    <izvorni_sadrzaj>
      <item>BUFFET VENUS j.d.o.o.  Selce, OIB 06717063540</item>
    </izvorni_sadrzaj>
    <derivirana_varijabla naziv="DomainObject.Predmet.ProtuStrankaListNazivFormatedOIB_1">
      <item>BUFFET VENUS j.d.o.o.  Selce, OIB 06717063540</item>
    </derivirana_varijabla>
  </DomainObject.Predmet.ProtuStrankaListNazivFormatedOIB>
  <DomainObject.Predmet.OstaliListFormated>
    <izvorni_sadrzaj>
      <item>Nejazije Mazlami punomoćnica sudionika u postupku BUFFET VENUS j.d.o.o.  Selce</item>
    </izvorni_sadrzaj>
    <derivirana_varijabla naziv="DomainObject.Predmet.OstaliListFormated_1">
      <item>Nejazije Mazlami punomoćnica sudionika u postupku BUFFET VENUS j.d.o.o.  Selce</item>
    </derivirana_varijabla>
  </DomainObject.Predmet.OstaliListFormated>
  <DomainObject.Predmet.OstaliListFormatedOIB>
    <izvorni_sadrzaj>
      <item>Nejazije Mazlami, OIB 02700789325 punomoćnica sudionika u postupku BUFFET VENUS j.d.o.o.  Selce</item>
    </izvorni_sadrzaj>
    <derivirana_varijabla naziv="DomainObject.Predmet.OstaliListFormatedOIB_1">
      <item>Nejazije Mazlami, OIB 02700789325 punomoćnica sudionika u postupku BUFFET VENUS j.d.o.o.  Selce</item>
    </derivirana_varijabla>
  </DomainObject.Predmet.OstaliListFormatedOIB>
  <DomainObject.Predmet.OstaliListFormatedWithAdress>
    <izvorni_sadrzaj>
      <item>Nejazije Mazlami, Stjepana Brozovića 17, 51260 Selce punomoćnica sudionika u postupku BUFFET VENUS j.d.o.o.  Selce</item>
    </izvorni_sadrzaj>
    <derivirana_varijabla naziv="DomainObject.Predmet.OstaliListFormatedWithAdress_1">
      <item>Nejazije Mazlami, Stjepana Brozovića 17, 51260 Selce punomoćnica sudionika u postupku BUFFET VENUS j.d.o.o.  Selce</item>
    </derivirana_varijabla>
  </DomainObject.Predmet.OstaliListFormatedWithAdress>
  <DomainObject.Predmet.OstaliListFormatedWithAdressOIB>
    <izvorni_sadrzaj>
      <item>Nejazije Mazlami, OIB 02700789325, Stjepana Brozovića 17, 51260 Selce punomoćnica sudionika u postupku BUFFET VENUS j.d.o.o.  Selce</item>
    </izvorni_sadrzaj>
    <derivirana_varijabla naziv="DomainObject.Predmet.OstaliListFormatedWithAdressOIB_1">
      <item>Nejazije Mazlami, OIB 02700789325, Stjepana Brozovića 17, 51260 Selce punomoćnica sudionika u postupku BUFFET VENUS j.d.o.o.  Selce</item>
    </derivirana_varijabla>
  </DomainObject.Predmet.OstaliListFormatedWithAdressOIB>
  <DomainObject.Predmet.OstaliListNazivFormated>
    <izvorni_sadrzaj>
      <item>Nejazije Mazlami</item>
    </izvorni_sadrzaj>
    <derivirana_varijabla naziv="DomainObject.Predmet.OstaliListNazivFormated_1">
      <item>Nejazije Mazlami</item>
    </derivirana_varijabla>
  </DomainObject.Predmet.OstaliListNazivFormated>
  <DomainObject.Predmet.OstaliListNazivFormatedOIB>
    <izvorni_sadrzaj>
      <item>Nejazije Mazlami, OIB 02700789325</item>
    </izvorni_sadrzaj>
    <derivirana_varijabla naziv="DomainObject.Predmet.OstaliListNazivFormatedOIB_1">
      <item>Nejazije Mazlami, OIB 02700789325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2024.</izvorni_sadrzaj>
    <derivirana_varijabla naziv="DomainObject.Datum_1">12. ožujka 2024.</derivirana_varijabla>
  </DomainObject.Datum>
  <DomainObject.PoslovniBrojDokumenta>
    <izvorni_sadrzaj>St-67/2024-9</izvorni_sadrzaj>
    <derivirana_varijabla naziv="DomainObject.PoslovniBrojDokumenta_1">St-67/2024-9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BUFFET VENUS j.d.o.o.  Selce</izvorni_sadrzaj>
    <derivirana_varijabla naziv="DomainObject.Predmet.ProtustrankaIDrugi_1">BUFFET VENUS j.d.o.o.  Selce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BUFFET VENUS j.d.o.o.  Selce, OIB 06717063540, Šetalište Ivana Jeličića 5, 51266 Selce</izvorni_sadrzaj>
    <derivirana_varijabla naziv="DomainObject.Predmet.ProtustrankaIDrugiAdressOIB_1">BUFFET VENUS j.d.o.o.  Selce, OIB 06717063540, Šetalište Ivana Jeličića 5,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BUFFET VENUS j.d.o.o.  Selce</item>
      <item>Nejazije Mazlami</item>
    </izvorni_sadrzaj>
    <derivirana_varijabla naziv="DomainObject.Predmet.SudioniciListNaziv_1">
      <item>FINA  Rijeka</item>
      <item>BUFFET VENUS j.d.o.o.  Selce</item>
      <item>Nejazije Mazlami</item>
    </derivirana_varijabla>
  </DomainObject.Predmet.SudioniciListNaziv>
  <DomainObject.Predmet.SudioniciListAdressOIB>
    <izvorni_sadrzaj>
      <item>BUFFET VENUS j.d.o.o.  Selce, OIB 06717063540, Šetalište Ivana Jeličića 5,51266 Selce</item>
      <item>FINA  Rijeka, OIB 85821130368, Frana Kurelca 3,51000 Rijeka</item>
      <item>Nejazije Mazlami, OIB 02700789325, Stjepana Brozovića 17,51260 Selce</item>
    </izvorni_sadrzaj>
    <derivirana_varijabla naziv="DomainObject.Predmet.SudioniciListAdressOIB_1">
      <item>BUFFET VENUS j.d.o.o.  Selce, OIB 06717063540, Šetalište Ivana Jeličića 5,51266 Selce</item>
      <item>FINA  Rijeka, OIB 85821130368, Frana Kurelca 3,51000 Rijeka</item>
      <item>Nejazije Mazlami, OIB 02700789325, Stjepana Brozovića 17,51260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06717063540</item>
      <item>, OIB 02700789325</item>
    </izvorni_sadrzaj>
    <derivirana_varijabla naziv="DomainObject.Predmet.SudioniciListNazivOIB_1">
      <item>, OIB 85821130368</item>
      <item>, OIB 06717063540</item>
      <item>, OIB 02700789325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6FC26-C530-4FF7-A8A4-FE98BF4727F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853</properties:Words>
  <properties:Characters>4823</properties:Characters>
  <properties:Lines>127</properties:Lines>
  <properties:Paragraphs>47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2024-03-12T07:17:00Z</dcterms:created>
  <dc:creator>rcerneka</dc:creator>
  <cp:lastModifiedBy>Dajana Jurković</cp:lastModifiedBy>
  <cp:lastPrinted>2023-09-12T07:52:00Z</cp:lastPrinted>
  <dcterms:modified xmlns:xsi="http://www.w3.org/2001/XMLSchema-instance" xsi:type="dcterms:W3CDTF">2024-03-12T09:46:00Z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St-67/2024-9 / Zapisnik - Ročište radi rasprave o uvjetima za otvaranje steč. post. (67,24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